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B96D7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BOTREAUX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43D6A839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D005EC3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402054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2506E9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4871506" w14:textId="77777777" w:rsidR="005C687E" w:rsidRDefault="005C687E" w:rsidP="005C687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2D3E751A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01F2BD4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1457F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33FF0B" w14:textId="77777777" w:rsidR="005C687E" w:rsidRDefault="005C687E" w:rsidP="005C68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2023</w:t>
      </w:r>
    </w:p>
    <w:p w14:paraId="35FF79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A6489" w14:textId="77777777" w:rsidR="005C687E" w:rsidRDefault="005C687E" w:rsidP="009139A6">
      <w:r>
        <w:separator/>
      </w:r>
    </w:p>
  </w:endnote>
  <w:endnote w:type="continuationSeparator" w:id="0">
    <w:p w14:paraId="1209105F" w14:textId="77777777" w:rsidR="005C687E" w:rsidRDefault="005C68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09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2B8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4E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1C10" w14:textId="77777777" w:rsidR="005C687E" w:rsidRDefault="005C687E" w:rsidP="009139A6">
      <w:r>
        <w:separator/>
      </w:r>
    </w:p>
  </w:footnote>
  <w:footnote w:type="continuationSeparator" w:id="0">
    <w:p w14:paraId="7B9B2627" w14:textId="77777777" w:rsidR="005C687E" w:rsidRDefault="005C68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DC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B4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CC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87E"/>
    <w:rsid w:val="000666E0"/>
    <w:rsid w:val="002510B7"/>
    <w:rsid w:val="005C130B"/>
    <w:rsid w:val="005C687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E97B6"/>
  <w15:chartTrackingRefBased/>
  <w15:docId w15:val="{A36B0D12-9A7C-4F99-A041-146E3B9F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87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2023-03-09T22:25:00Z</dcterms:created>
  <dcterms:modified xsi:type="dcterms:W3CDTF">2023-03-09T22:25:00Z</dcterms:modified>
</cp:coreProperties>
</file>